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9A0" w:rsidRDefault="00D739A0" w:rsidP="00D739A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CLARELL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D739A0" w:rsidRDefault="00D739A0" w:rsidP="00D739A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London. Gentleman.</w:t>
      </w:r>
    </w:p>
    <w:p w:rsidR="00D739A0" w:rsidRDefault="00D739A0" w:rsidP="00D739A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D739A0" w:rsidRDefault="00D739A0" w:rsidP="00D739A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D739A0" w:rsidRDefault="00D739A0" w:rsidP="00D739A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= Isabel(q.v.).</w:t>
      </w:r>
    </w:p>
    <w:p w:rsidR="00D739A0" w:rsidRDefault="00D739A0" w:rsidP="00D739A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D739A0" w:rsidRDefault="00D739A0" w:rsidP="00D739A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D739A0" w:rsidRDefault="00D739A0" w:rsidP="00D739A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D739A0" w:rsidRDefault="00D739A0" w:rsidP="00D739A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Richard, Duke of York, brought a plaint of debt against them and John </w:t>
      </w:r>
    </w:p>
    <w:p w:rsidR="00D739A0" w:rsidRDefault="00D739A0" w:rsidP="00D739A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Sparrow of London, </w:t>
      </w:r>
      <w:proofErr w:type="spellStart"/>
      <w:r>
        <w:rPr>
          <w:rStyle w:val="Hyperlink"/>
          <w:color w:val="auto"/>
          <w:u w:val="none"/>
        </w:rPr>
        <w:t>stockfishmonger</w:t>
      </w:r>
      <w:proofErr w:type="spellEnd"/>
      <w:r>
        <w:rPr>
          <w:rStyle w:val="Hyperlink"/>
          <w:color w:val="auto"/>
          <w:u w:val="none"/>
        </w:rPr>
        <w:t>(q.v.), as the executors of the late</w:t>
      </w:r>
    </w:p>
    <w:p w:rsidR="00D739A0" w:rsidRDefault="00D739A0" w:rsidP="00D739A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William </w:t>
      </w:r>
      <w:proofErr w:type="spellStart"/>
      <w:r>
        <w:rPr>
          <w:rStyle w:val="Hyperlink"/>
          <w:color w:val="auto"/>
          <w:u w:val="none"/>
        </w:rPr>
        <w:t>Berkyng</w:t>
      </w:r>
      <w:proofErr w:type="spellEnd"/>
      <w:r>
        <w:rPr>
          <w:rStyle w:val="Hyperlink"/>
          <w:color w:val="auto"/>
          <w:u w:val="none"/>
        </w:rPr>
        <w:t xml:space="preserve"> of London, </w:t>
      </w:r>
      <w:proofErr w:type="spellStart"/>
      <w:r>
        <w:rPr>
          <w:rStyle w:val="Hyperlink"/>
          <w:color w:val="auto"/>
          <w:u w:val="none"/>
        </w:rPr>
        <w:t>stockfishmonger</w:t>
      </w:r>
      <w:proofErr w:type="spellEnd"/>
      <w:r>
        <w:rPr>
          <w:rStyle w:val="Hyperlink"/>
          <w:color w:val="auto"/>
          <w:u w:val="none"/>
        </w:rPr>
        <w:t>(q.v.).  (ibid.)</w:t>
      </w:r>
    </w:p>
    <w:p w:rsidR="00D739A0" w:rsidRDefault="00D739A0" w:rsidP="00D739A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D739A0" w:rsidRDefault="00D739A0" w:rsidP="00D739A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D739A0" w:rsidRDefault="00D739A0" w:rsidP="00D739A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12 July 2016</w:t>
      </w:r>
    </w:p>
    <w:p w:rsidR="006B2F86" w:rsidRPr="00E71FC3" w:rsidRDefault="00D739A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9A0" w:rsidRDefault="00D739A0" w:rsidP="00E71FC3">
      <w:pPr>
        <w:spacing w:after="0" w:line="240" w:lineRule="auto"/>
      </w:pPr>
      <w:r>
        <w:separator/>
      </w:r>
    </w:p>
  </w:endnote>
  <w:endnote w:type="continuationSeparator" w:id="0">
    <w:p w:rsidR="00D739A0" w:rsidRDefault="00D739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9A0" w:rsidRDefault="00D739A0" w:rsidP="00E71FC3">
      <w:pPr>
        <w:spacing w:after="0" w:line="240" w:lineRule="auto"/>
      </w:pPr>
      <w:r>
        <w:separator/>
      </w:r>
    </w:p>
  </w:footnote>
  <w:footnote w:type="continuationSeparator" w:id="0">
    <w:p w:rsidR="00D739A0" w:rsidRDefault="00D739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9A0"/>
    <w:rsid w:val="001A7C09"/>
    <w:rsid w:val="00733BE7"/>
    <w:rsid w:val="00AB52E8"/>
    <w:rsid w:val="00B16D3F"/>
    <w:rsid w:val="00D739A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0F1CAA-9839-4D08-9253-B9668140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739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2017-01-13T20:26:00Z</dcterms:created>
  <dcterms:modified xsi:type="dcterms:W3CDTF">2017-01-13T20:27:00Z</dcterms:modified>
</cp:coreProperties>
</file>